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D1FDD" w14:textId="116D09A2" w:rsidR="00DE2BAF" w:rsidRDefault="00DE2BAF" w:rsidP="00DE2BAF">
      <w:pPr>
        <w:tabs>
          <w:tab w:val="left" w:pos="993"/>
          <w:tab w:val="left" w:pos="1134"/>
        </w:tabs>
        <w:rPr>
          <w:rFonts w:cs="Arial"/>
        </w:rPr>
      </w:pPr>
      <w:bookmarkStart w:id="0" w:name="_GoBack"/>
      <w:bookmarkEnd w:id="0"/>
      <w:r w:rsidRPr="00B9100B">
        <w:rPr>
          <w:rFonts w:cs="Arial"/>
        </w:rPr>
        <w:t>Številka:</w:t>
      </w:r>
      <w:r w:rsidR="0053018C">
        <w:rPr>
          <w:rFonts w:cs="Arial"/>
        </w:rPr>
        <w:t xml:space="preserve"> </w:t>
      </w:r>
      <w:r w:rsidR="00074C62">
        <w:rPr>
          <w:rFonts w:cs="Arial"/>
        </w:rPr>
        <w:t>4300-0001/2026-3</w:t>
      </w:r>
    </w:p>
    <w:p w14:paraId="4871BF87" w14:textId="4F0EE822" w:rsidR="00DE2BAF" w:rsidRDefault="00DE2BAF" w:rsidP="00607061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 w:rsidRPr="00B9100B">
        <w:rPr>
          <w:rFonts w:cs="Arial"/>
        </w:rPr>
        <w:t xml:space="preserve"> </w:t>
      </w:r>
      <w:r w:rsidR="00074C62">
        <w:rPr>
          <w:rFonts w:cs="Arial"/>
        </w:rPr>
        <w:t>2026-128</w:t>
      </w:r>
    </w:p>
    <w:p w14:paraId="7EA5EDB1" w14:textId="77777777" w:rsidR="00607061" w:rsidRPr="00607061" w:rsidRDefault="00607061" w:rsidP="00607061">
      <w:pPr>
        <w:tabs>
          <w:tab w:val="left" w:pos="993"/>
          <w:tab w:val="left" w:pos="1134"/>
        </w:tabs>
        <w:rPr>
          <w:rFonts w:cs="Arial"/>
          <w:i/>
        </w:rPr>
      </w:pPr>
    </w:p>
    <w:p w14:paraId="4ECD6A65" w14:textId="773D073C" w:rsidR="00DE2BAF" w:rsidRPr="00607061" w:rsidRDefault="00DE2BAF" w:rsidP="00DE2BAF">
      <w:pPr>
        <w:spacing w:before="120"/>
        <w:jc w:val="center"/>
        <w:rPr>
          <w:rFonts w:cs="Arial"/>
          <w:b/>
        </w:rPr>
      </w:pPr>
      <w:r w:rsidRPr="00607061">
        <w:rPr>
          <w:rFonts w:cs="Arial"/>
          <w:b/>
        </w:rPr>
        <w:t xml:space="preserve">REFERENCE VODJE GRADNJE </w:t>
      </w:r>
    </w:p>
    <w:p w14:paraId="3977820E" w14:textId="77777777" w:rsidR="00DE2BAF" w:rsidRDefault="00DE2BAF" w:rsidP="00DE2BAF">
      <w:pPr>
        <w:tabs>
          <w:tab w:val="left" w:pos="1083"/>
        </w:tabs>
        <w:rPr>
          <w:rFonts w:cs="Arial"/>
        </w:rPr>
      </w:pPr>
    </w:p>
    <w:p w14:paraId="73E9E50F" w14:textId="77777777" w:rsidR="00607061" w:rsidRDefault="00607061" w:rsidP="00DE2BAF">
      <w:pPr>
        <w:tabs>
          <w:tab w:val="left" w:pos="1083"/>
        </w:tabs>
        <w:rPr>
          <w:rFonts w:cs="Arial"/>
        </w:rPr>
      </w:pPr>
    </w:p>
    <w:p w14:paraId="59EB1FD3" w14:textId="1A3810D1" w:rsidR="00DE2BAF" w:rsidRPr="00607061" w:rsidRDefault="00DE2BAF" w:rsidP="00DE2BAF">
      <w:pPr>
        <w:tabs>
          <w:tab w:val="left" w:pos="1083"/>
        </w:tabs>
        <w:rPr>
          <w:rFonts w:cs="Arial"/>
        </w:rPr>
      </w:pPr>
      <w:r w:rsidRPr="00607061">
        <w:rPr>
          <w:rFonts w:cs="Arial"/>
        </w:rPr>
        <w:t>Ime in priimek vodje gradnje: ___________________________________</w:t>
      </w:r>
      <w:r w:rsidR="00607061" w:rsidRPr="00607061">
        <w:rPr>
          <w:rFonts w:cs="Arial"/>
        </w:rPr>
        <w:t>_______________</w:t>
      </w:r>
    </w:p>
    <w:p w14:paraId="2C30C156" w14:textId="77777777" w:rsidR="00DE2BAF" w:rsidRDefault="00DE2BAF" w:rsidP="00DE2BAF">
      <w:pPr>
        <w:tabs>
          <w:tab w:val="left" w:pos="1083"/>
        </w:tabs>
        <w:rPr>
          <w:rFonts w:cs="Arial"/>
        </w:rPr>
      </w:pPr>
    </w:p>
    <w:p w14:paraId="6575D85B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Naročnik referenčnega projekta: ________________________________________________</w:t>
      </w:r>
    </w:p>
    <w:p w14:paraId="74FA0C46" w14:textId="77777777" w:rsidR="00DE2BAF" w:rsidRDefault="00DE2BAF" w:rsidP="00DE2BAF">
      <w:pPr>
        <w:jc w:val="both"/>
        <w:rPr>
          <w:rFonts w:cs="Arial"/>
        </w:rPr>
      </w:pPr>
    </w:p>
    <w:p w14:paraId="37B5C4E1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Naslov naročnika referenčnega projekta: _________________________________________</w:t>
      </w:r>
    </w:p>
    <w:p w14:paraId="534EB17F" w14:textId="77777777" w:rsidR="00DE2BAF" w:rsidRDefault="00DE2BAF" w:rsidP="00DE2BAF">
      <w:pPr>
        <w:jc w:val="both"/>
        <w:rPr>
          <w:rFonts w:cs="Arial"/>
        </w:rPr>
      </w:pPr>
    </w:p>
    <w:p w14:paraId="0CFC331A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Odgovorna oseba naročnika referenčnega projekta: _________________________________</w:t>
      </w:r>
    </w:p>
    <w:p w14:paraId="42411761" w14:textId="77777777" w:rsidR="00DE2BAF" w:rsidRDefault="00DE2BAF" w:rsidP="00DE2BAF">
      <w:pPr>
        <w:jc w:val="both"/>
        <w:rPr>
          <w:rFonts w:cs="Arial"/>
        </w:rPr>
      </w:pPr>
    </w:p>
    <w:p w14:paraId="562AC126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Kontaktni podatki odgovorne osebe naročnika referenčnega projekta: ___________________</w:t>
      </w:r>
    </w:p>
    <w:p w14:paraId="4140B1A3" w14:textId="77777777" w:rsidR="00DE2BAF" w:rsidRDefault="00DE2BAF" w:rsidP="00DE2BAF">
      <w:pPr>
        <w:jc w:val="both"/>
        <w:rPr>
          <w:rFonts w:cs="Arial"/>
        </w:rPr>
      </w:pPr>
    </w:p>
    <w:p w14:paraId="68BB1933" w14:textId="3D307062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>Št. pogodbe:____________________________________________________</w:t>
      </w:r>
      <w:r w:rsidR="002625D4">
        <w:rPr>
          <w:rFonts w:cs="Arial"/>
        </w:rPr>
        <w:t>____________</w:t>
      </w:r>
    </w:p>
    <w:p w14:paraId="6CC2A725" w14:textId="77777777" w:rsidR="00607061" w:rsidRDefault="00607061" w:rsidP="00607061">
      <w:pPr>
        <w:jc w:val="both"/>
        <w:rPr>
          <w:rFonts w:cs="Arial"/>
        </w:rPr>
      </w:pPr>
    </w:p>
    <w:p w14:paraId="02932CAF" w14:textId="7E4EF4F0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 xml:space="preserve">Predmet pogodbe in vrsta del 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(naročnik priporoča, da </w:t>
      </w:r>
      <w:r w:rsidR="0053018C" w:rsidRPr="00E207FC">
        <w:rPr>
          <w:rFonts w:cs="Arial"/>
          <w:i/>
          <w:color w:val="808080" w:themeColor="background1" w:themeShade="80"/>
          <w:sz w:val="18"/>
          <w:szCs w:val="18"/>
        </w:rPr>
        <w:t>ponudnik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 navede vrsto del tako, da bo iz opisa razvidno izpolnitev pogoja)</w:t>
      </w:r>
      <w:r>
        <w:rPr>
          <w:rFonts w:cs="Arial"/>
        </w:rPr>
        <w:t>:______________________________________________________________</w:t>
      </w:r>
    </w:p>
    <w:p w14:paraId="6325DAF6" w14:textId="77777777" w:rsidR="00607061" w:rsidRDefault="00607061" w:rsidP="00607061">
      <w:pPr>
        <w:jc w:val="both"/>
        <w:rPr>
          <w:rFonts w:cs="Arial"/>
        </w:rPr>
      </w:pPr>
    </w:p>
    <w:p w14:paraId="3E4E01B6" w14:textId="77AFFF71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 xml:space="preserve">Klasifikacija objekta CC-SI: __________ 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(velja za </w:t>
      </w:r>
      <w:r w:rsidR="00074C62" w:rsidRPr="00E207FC">
        <w:rPr>
          <w:rFonts w:cs="Arial"/>
          <w:i/>
          <w:color w:val="808080" w:themeColor="background1" w:themeShade="80"/>
          <w:sz w:val="18"/>
          <w:szCs w:val="18"/>
        </w:rPr>
        <w:t>sklop 1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>)</w:t>
      </w:r>
    </w:p>
    <w:p w14:paraId="51A474A3" w14:textId="77777777" w:rsidR="00607061" w:rsidRDefault="00607061" w:rsidP="00607061">
      <w:pPr>
        <w:jc w:val="both"/>
        <w:rPr>
          <w:rFonts w:cs="Arial"/>
        </w:rPr>
      </w:pPr>
    </w:p>
    <w:p w14:paraId="137EA060" w14:textId="471E3351" w:rsidR="00607061" w:rsidRPr="00E207FC" w:rsidRDefault="00607061" w:rsidP="00607061">
      <w:pPr>
        <w:jc w:val="both"/>
        <w:rPr>
          <w:rFonts w:cs="Arial"/>
          <w:color w:val="808080" w:themeColor="background1" w:themeShade="80"/>
        </w:rPr>
      </w:pPr>
      <w:r>
        <w:rPr>
          <w:rFonts w:cs="Arial"/>
        </w:rPr>
        <w:t xml:space="preserve">Vrednost del: _____________ (v EUR brez DDV) 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(velja za </w:t>
      </w:r>
      <w:r w:rsidR="00074C62" w:rsidRPr="00E207FC">
        <w:rPr>
          <w:rFonts w:cs="Arial"/>
          <w:i/>
          <w:color w:val="808080" w:themeColor="background1" w:themeShade="80"/>
          <w:sz w:val="18"/>
          <w:szCs w:val="18"/>
        </w:rPr>
        <w:t>sklop 1</w:t>
      </w:r>
      <w:r w:rsidRPr="00E207FC">
        <w:rPr>
          <w:rFonts w:cs="Arial"/>
          <w:i/>
          <w:color w:val="808080" w:themeColor="background1" w:themeShade="80"/>
          <w:sz w:val="18"/>
          <w:szCs w:val="18"/>
        </w:rPr>
        <w:t>)</w:t>
      </w:r>
    </w:p>
    <w:p w14:paraId="7BDB4DE0" w14:textId="77777777" w:rsidR="00607061" w:rsidRDefault="00607061" w:rsidP="00607061">
      <w:pPr>
        <w:jc w:val="both"/>
        <w:rPr>
          <w:rFonts w:cs="Arial"/>
        </w:rPr>
      </w:pPr>
    </w:p>
    <w:p w14:paraId="274783C3" w14:textId="357964C8" w:rsidR="00607061" w:rsidRDefault="00607061" w:rsidP="00607061">
      <w:pPr>
        <w:jc w:val="both"/>
        <w:rPr>
          <w:rFonts w:cs="Arial"/>
        </w:rPr>
      </w:pPr>
      <w:r>
        <w:rPr>
          <w:rFonts w:cs="Arial"/>
        </w:rPr>
        <w:t>Datum uspešne primopredaje del: ______________</w:t>
      </w:r>
    </w:p>
    <w:p w14:paraId="7D968D34" w14:textId="77777777" w:rsidR="00607061" w:rsidRDefault="00607061" w:rsidP="00607061">
      <w:pPr>
        <w:jc w:val="both"/>
        <w:rPr>
          <w:rFonts w:cs="Arial"/>
        </w:rPr>
      </w:pPr>
    </w:p>
    <w:p w14:paraId="4910021D" w14:textId="29191C9B" w:rsidR="00601BDA" w:rsidRDefault="00607061" w:rsidP="00601BDA">
      <w:pPr>
        <w:jc w:val="both"/>
        <w:rPr>
          <w:rFonts w:cs="Arial"/>
        </w:rPr>
      </w:pPr>
      <w:r>
        <w:rPr>
          <w:rFonts w:cs="Arial"/>
        </w:rPr>
        <w:t>Datum pridobitve uporabnega dovoljenja</w:t>
      </w:r>
      <w:r w:rsidR="006D66EE">
        <w:rPr>
          <w:rFonts w:cs="Arial"/>
        </w:rPr>
        <w:t xml:space="preserve"> ali datum pridobitve odločbe o poskusnem obratovanju </w:t>
      </w:r>
      <w:r w:rsidR="00074C62"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(velja za točko 2.C.2.a) (sklop 1) in </w:t>
      </w:r>
      <w:r w:rsidR="006470EC">
        <w:rPr>
          <w:rFonts w:cs="Arial"/>
          <w:i/>
          <w:color w:val="808080" w:themeColor="background1" w:themeShade="80"/>
          <w:sz w:val="18"/>
          <w:szCs w:val="18"/>
        </w:rPr>
        <w:t>četrto</w:t>
      </w:r>
      <w:r w:rsidR="006470EC"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 </w:t>
      </w:r>
      <w:r w:rsidR="00074C62" w:rsidRPr="00E207FC">
        <w:rPr>
          <w:rFonts w:cs="Arial"/>
          <w:i/>
          <w:color w:val="808080" w:themeColor="background1" w:themeShade="80"/>
          <w:sz w:val="18"/>
          <w:szCs w:val="18"/>
        </w:rPr>
        <w:t>alinejo točke 2.C.2.b) (sklop 2) obrazca OBR – 2.06</w:t>
      </w:r>
      <w:r w:rsidR="00E207FC" w:rsidRPr="00E207FC">
        <w:rPr>
          <w:rFonts w:cs="Arial"/>
          <w:i/>
          <w:color w:val="808080" w:themeColor="background1" w:themeShade="80"/>
          <w:sz w:val="18"/>
          <w:szCs w:val="18"/>
        </w:rPr>
        <w:t>)</w:t>
      </w:r>
      <w:r>
        <w:rPr>
          <w:rFonts w:cs="Arial"/>
        </w:rPr>
        <w:t>: ______________</w:t>
      </w:r>
      <w:r w:rsidR="006D66EE">
        <w:rPr>
          <w:rFonts w:cs="Arial"/>
        </w:rPr>
        <w:t>______</w:t>
      </w:r>
      <w:r w:rsidR="00074C62">
        <w:rPr>
          <w:rFonts w:cs="Arial"/>
        </w:rPr>
        <w:t>_____</w:t>
      </w:r>
    </w:p>
    <w:p w14:paraId="0DE8C3F0" w14:textId="5825AF2D" w:rsidR="00DE2BAF" w:rsidRDefault="00DE2BAF" w:rsidP="00DE2BAF">
      <w:pPr>
        <w:jc w:val="both"/>
        <w:rPr>
          <w:rFonts w:cs="Arial"/>
        </w:rPr>
      </w:pPr>
    </w:p>
    <w:p w14:paraId="35B17E4B" w14:textId="4DE4EBF5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Kot naročnik navedenega referenčnega projekta po</w:t>
      </w:r>
      <w:r w:rsidR="00607061">
        <w:rPr>
          <w:rFonts w:cs="Arial"/>
        </w:rPr>
        <w:t xml:space="preserve">trjujemo, da je imenovana oseba, kot vodja gradnje vodila navedeni referenčni projekt, pri katerem je bil </w:t>
      </w:r>
      <w:r>
        <w:rPr>
          <w:rFonts w:cs="Arial"/>
        </w:rPr>
        <w:t xml:space="preserve">uspešno </w:t>
      </w:r>
      <w:r w:rsidRPr="00963A6F">
        <w:rPr>
          <w:rFonts w:cs="Arial"/>
        </w:rPr>
        <w:t>(v roku in da je bila uspešno izvedena primopredaja del</w:t>
      </w:r>
      <w:r w:rsidR="00607061">
        <w:rPr>
          <w:rFonts w:cs="Arial"/>
        </w:rPr>
        <w:t xml:space="preserve"> ter pridobljeno uporabno dovoljenje</w:t>
      </w:r>
      <w:r w:rsidR="00C42B17">
        <w:rPr>
          <w:rFonts w:cs="Arial"/>
        </w:rPr>
        <w:t xml:space="preserve"> ali pridobljena odločba o poskusnem obratovanju </w:t>
      </w:r>
      <w:r w:rsidR="00C42B17"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(velja za točko 2.C.2.a) (sklop 1) in </w:t>
      </w:r>
      <w:r w:rsidR="00C42B17">
        <w:rPr>
          <w:rFonts w:cs="Arial"/>
          <w:i/>
          <w:color w:val="808080" w:themeColor="background1" w:themeShade="80"/>
          <w:sz w:val="18"/>
          <w:szCs w:val="18"/>
        </w:rPr>
        <w:t>četrto</w:t>
      </w:r>
      <w:r w:rsidR="00C42B17" w:rsidRPr="00E207FC">
        <w:rPr>
          <w:rFonts w:cs="Arial"/>
          <w:i/>
          <w:color w:val="808080" w:themeColor="background1" w:themeShade="80"/>
          <w:sz w:val="18"/>
          <w:szCs w:val="18"/>
        </w:rPr>
        <w:t xml:space="preserve"> alinejo točke 2.C.2.b) (sklop 2) obrazca OBR – 2.06)</w:t>
      </w:r>
      <w:r w:rsidR="00607061">
        <w:rPr>
          <w:rFonts w:cs="Arial"/>
        </w:rPr>
        <w:t>) izveden</w:t>
      </w:r>
      <w:r>
        <w:rPr>
          <w:rFonts w:cs="Arial"/>
        </w:rPr>
        <w:t xml:space="preserve">. </w:t>
      </w:r>
    </w:p>
    <w:p w14:paraId="7546CE3F" w14:textId="77777777" w:rsidR="00DE2BAF" w:rsidRDefault="00DE2BAF" w:rsidP="00DE2BAF">
      <w:pPr>
        <w:jc w:val="both"/>
        <w:rPr>
          <w:rFonts w:cs="Arial"/>
        </w:rPr>
      </w:pPr>
    </w:p>
    <w:p w14:paraId="38634045" w14:textId="77777777" w:rsidR="00DE2BAF" w:rsidRDefault="00DE2BAF" w:rsidP="00DE2BAF">
      <w:pPr>
        <w:rPr>
          <w:rFonts w:cs="Arial"/>
        </w:rPr>
      </w:pPr>
    </w:p>
    <w:p w14:paraId="52A57ACC" w14:textId="77777777" w:rsidR="00DE2BAF" w:rsidRPr="00963A6F" w:rsidRDefault="00DE2BAF" w:rsidP="00DE2BAF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DE2BAF" w:rsidRPr="00963A6F" w14:paraId="28F2A34B" w14:textId="77777777" w:rsidTr="006D66EE">
        <w:tc>
          <w:tcPr>
            <w:tcW w:w="1630" w:type="dxa"/>
          </w:tcPr>
          <w:p w14:paraId="3164B4E2" w14:textId="77777777" w:rsidR="00DE2BAF" w:rsidRPr="00963A6F" w:rsidRDefault="00DE2BAF" w:rsidP="006D66EE">
            <w:pPr>
              <w:rPr>
                <w:rFonts w:cs="Arial"/>
              </w:rPr>
            </w:pPr>
            <w:r w:rsidRPr="00963A6F"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7F7C1498" w14:textId="77777777" w:rsidR="00DE2BAF" w:rsidRPr="00963A6F" w:rsidRDefault="00DE2BAF" w:rsidP="006D66EE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39052E2D" w14:textId="77777777" w:rsidR="00607061" w:rsidRDefault="00DE2BAF" w:rsidP="006D66EE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 xml:space="preserve">Podpis </w:t>
            </w:r>
            <w:r w:rsidR="00607061">
              <w:rPr>
                <w:rFonts w:cs="Arial"/>
              </w:rPr>
              <w:t>zakonitega zastopnika</w:t>
            </w:r>
          </w:p>
          <w:p w14:paraId="562F0AE5" w14:textId="39A2E3AD" w:rsidR="00DE2BAF" w:rsidRPr="00963A6F" w:rsidRDefault="00DE2BAF" w:rsidP="006D66EE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referenčnega naročnika:</w:t>
            </w:r>
          </w:p>
          <w:p w14:paraId="65C1E0CF" w14:textId="77777777" w:rsidR="00DE2BAF" w:rsidRPr="00963A6F" w:rsidRDefault="00DE2BAF" w:rsidP="006D66EE">
            <w:pPr>
              <w:rPr>
                <w:rFonts w:cs="Arial"/>
              </w:rPr>
            </w:pPr>
          </w:p>
          <w:p w14:paraId="59DA5B6F" w14:textId="77777777" w:rsidR="00DE2BAF" w:rsidRPr="00963A6F" w:rsidRDefault="00DE2BAF" w:rsidP="006D66EE">
            <w:pPr>
              <w:rPr>
                <w:rFonts w:cs="Arial"/>
              </w:rPr>
            </w:pPr>
          </w:p>
        </w:tc>
      </w:tr>
      <w:tr w:rsidR="00DE2BAF" w:rsidRPr="00963A6F" w14:paraId="64E796AC" w14:textId="77777777" w:rsidTr="006D66EE">
        <w:tc>
          <w:tcPr>
            <w:tcW w:w="1630" w:type="dxa"/>
          </w:tcPr>
          <w:p w14:paraId="7F6F3248" w14:textId="77777777" w:rsidR="00DE2BAF" w:rsidRPr="00963A6F" w:rsidRDefault="00DE2BAF" w:rsidP="006D66EE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7E903A4" w14:textId="77777777" w:rsidR="00DE2BAF" w:rsidRPr="00963A6F" w:rsidRDefault="00DE2BAF" w:rsidP="006D66EE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13DA4C9" w14:textId="77777777" w:rsidR="00DE2BAF" w:rsidRPr="00963A6F" w:rsidRDefault="00DE2BAF" w:rsidP="006D66EE">
            <w:pPr>
              <w:rPr>
                <w:rFonts w:cs="Arial"/>
              </w:rPr>
            </w:pPr>
          </w:p>
        </w:tc>
      </w:tr>
      <w:tr w:rsidR="00DE2BAF" w:rsidRPr="00963A6F" w14:paraId="3F71A80D" w14:textId="77777777" w:rsidTr="006D66EE">
        <w:tc>
          <w:tcPr>
            <w:tcW w:w="1630" w:type="dxa"/>
          </w:tcPr>
          <w:p w14:paraId="238C34CE" w14:textId="77777777" w:rsidR="00DE2BAF" w:rsidRPr="00963A6F" w:rsidRDefault="00DE2BAF" w:rsidP="006D66EE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4D28107" w14:textId="77777777" w:rsidR="00DE2BAF" w:rsidRPr="00963A6F" w:rsidRDefault="00DE2BAF" w:rsidP="006D66EE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2AACBA3E" w14:textId="77777777" w:rsidR="00DE2BAF" w:rsidRPr="00963A6F" w:rsidRDefault="00DE2BAF" w:rsidP="006D66EE">
            <w:pPr>
              <w:rPr>
                <w:rFonts w:cs="Arial"/>
              </w:rPr>
            </w:pPr>
          </w:p>
        </w:tc>
      </w:tr>
    </w:tbl>
    <w:p w14:paraId="0648D829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277829F9" w14:textId="5377DB01" w:rsidR="00DE2BAF" w:rsidRPr="00963A6F" w:rsidRDefault="00DE2BAF" w:rsidP="00DE2BAF">
      <w:pPr>
        <w:jc w:val="both"/>
        <w:rPr>
          <w:rFonts w:cs="Arial"/>
          <w:i/>
        </w:rPr>
      </w:pPr>
      <w:r w:rsidRPr="00963A6F">
        <w:rPr>
          <w:rFonts w:cs="Arial"/>
          <w:i/>
        </w:rPr>
        <w:t>Obrazec mora podpisati in potrditi referenčni naročnik (tisti, ki je dela naročil in plačal – končni uporabnik).</w:t>
      </w:r>
    </w:p>
    <w:p w14:paraId="4F291AA5" w14:textId="06203974" w:rsidR="00607061" w:rsidRDefault="00607061" w:rsidP="00DE2BAF">
      <w:pPr>
        <w:tabs>
          <w:tab w:val="num" w:pos="1080"/>
        </w:tabs>
        <w:jc w:val="both"/>
        <w:rPr>
          <w:rFonts w:cs="Arial"/>
          <w:i/>
          <w:szCs w:val="20"/>
        </w:rPr>
      </w:pPr>
    </w:p>
    <w:p w14:paraId="385BB198" w14:textId="77777777" w:rsidR="00DE2BAF" w:rsidRPr="00963A6F" w:rsidRDefault="00DE2BAF" w:rsidP="00DE2BAF">
      <w:pPr>
        <w:tabs>
          <w:tab w:val="num" w:pos="1080"/>
        </w:tabs>
        <w:jc w:val="both"/>
        <w:rPr>
          <w:rFonts w:cs="Arial"/>
          <w:i/>
          <w:szCs w:val="20"/>
        </w:rPr>
      </w:pPr>
      <w:r w:rsidRPr="00963A6F">
        <w:rPr>
          <w:rFonts w:cs="Arial"/>
          <w:i/>
          <w:szCs w:val="20"/>
        </w:rPr>
        <w:t>Ta obrazec je sestavni del in priloga ponudb.</w:t>
      </w:r>
    </w:p>
    <w:p w14:paraId="2C770E24" w14:textId="747DDC63" w:rsidR="00EF5515" w:rsidRPr="00DE2BAF" w:rsidRDefault="00EF5515" w:rsidP="00DE2BAF"/>
    <w:sectPr w:rsidR="00EF5515" w:rsidRPr="00DE2BA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21AE3E7" w16cex:dateUtc="2024-03-27T1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18423B2" w16cid:durableId="621AE3E7"/>
  <w16cid:commentId w16cid:paraId="6E0D3400" w16cid:durableId="535FC28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CF208" w14:textId="77777777" w:rsidR="006D66EE" w:rsidRDefault="006D66EE">
      <w:r>
        <w:separator/>
      </w:r>
    </w:p>
  </w:endnote>
  <w:endnote w:type="continuationSeparator" w:id="0">
    <w:p w14:paraId="22D9F45D" w14:textId="77777777" w:rsidR="006D66EE" w:rsidRDefault="006D66EE">
      <w:r>
        <w:continuationSeparator/>
      </w:r>
    </w:p>
  </w:endnote>
  <w:endnote w:type="continuationNotice" w:id="1">
    <w:p w14:paraId="72EAF980" w14:textId="77777777" w:rsidR="00803C7B" w:rsidRDefault="00803C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6AAD2EF5" w:rsidR="006D66EE" w:rsidRPr="00001218" w:rsidRDefault="006D66EE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963E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501FB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D66EE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24835024" w:rsidR="006D66EE" w:rsidRPr="005A785E" w:rsidRDefault="006D66E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59790F61" w:rsidR="006D66EE" w:rsidRPr="00A1445A" w:rsidRDefault="006D66EE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1F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501F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6D66EE" w:rsidRPr="00FC6CF0" w:rsidRDefault="006D66EE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D171A" w14:textId="77777777" w:rsidR="006D66EE" w:rsidRDefault="006D66EE">
      <w:r>
        <w:separator/>
      </w:r>
    </w:p>
  </w:footnote>
  <w:footnote w:type="continuationSeparator" w:id="0">
    <w:p w14:paraId="78BDAE8E" w14:textId="77777777" w:rsidR="006D66EE" w:rsidRDefault="006D66EE">
      <w:r>
        <w:continuationSeparator/>
      </w:r>
    </w:p>
  </w:footnote>
  <w:footnote w:type="continuationNotice" w:id="1">
    <w:p w14:paraId="14B45203" w14:textId="77777777" w:rsidR="00803C7B" w:rsidRDefault="00803C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D66EE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6D66EE" w:rsidRPr="00A04B00" w:rsidRDefault="006D66E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6D66EE" w:rsidRPr="00A04B00" w:rsidRDefault="006D66EE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6D66EE" w:rsidRPr="00A04B00" w:rsidRDefault="006D66EE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6D66EE" w:rsidRPr="00C0552D" w:rsidRDefault="006D66EE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79BFDC2" w14:textId="77777777" w:rsidR="006D66EE" w:rsidRPr="00C0552D" w:rsidRDefault="006D66EE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6D66EE" w:rsidRPr="00A1445A" w:rsidRDefault="006D66EE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6D66EE" w:rsidRPr="00A1445A" w:rsidRDefault="006D66E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6D66EE" w:rsidRPr="00A1445A" w:rsidRDefault="006D66EE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6D66EE" w:rsidRDefault="006D66EE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6D66EE" w:rsidRPr="00A1445A" w:rsidRDefault="006D66EE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D66EE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9C30D29" w:rsidR="006D66EE" w:rsidRPr="009F4AF4" w:rsidRDefault="006D66EE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- 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6D66EE" w:rsidRPr="009F4AF4" w:rsidRDefault="006D66EE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4282F06A" w:rsidR="006D66EE" w:rsidRPr="009F4AF4" w:rsidRDefault="006D66EE" w:rsidP="001A6CB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11a</w:t>
          </w:r>
        </w:p>
      </w:tc>
    </w:tr>
  </w:tbl>
  <w:p w14:paraId="7DE6B521" w14:textId="77777777" w:rsidR="006D66EE" w:rsidRPr="00FC6CF0" w:rsidRDefault="006D66EE" w:rsidP="00001218">
    <w:pPr>
      <w:pStyle w:val="Glava"/>
      <w:rPr>
        <w:rFonts w:cs="Arial"/>
        <w:sz w:val="2"/>
        <w:szCs w:val="2"/>
      </w:rPr>
    </w:pPr>
  </w:p>
  <w:p w14:paraId="16BFB5D1" w14:textId="77777777" w:rsidR="006D66EE" w:rsidRPr="00FC6CF0" w:rsidRDefault="006D66EE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370A8"/>
    <w:rsid w:val="000412BC"/>
    <w:rsid w:val="00041EB9"/>
    <w:rsid w:val="00042D0E"/>
    <w:rsid w:val="00045E9C"/>
    <w:rsid w:val="00046CE2"/>
    <w:rsid w:val="0005065F"/>
    <w:rsid w:val="000576FB"/>
    <w:rsid w:val="00074C62"/>
    <w:rsid w:val="00074D32"/>
    <w:rsid w:val="00090679"/>
    <w:rsid w:val="00096243"/>
    <w:rsid w:val="00096BE4"/>
    <w:rsid w:val="000C23A5"/>
    <w:rsid w:val="000C4583"/>
    <w:rsid w:val="000D0C0A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477BB"/>
    <w:rsid w:val="0015223A"/>
    <w:rsid w:val="00166414"/>
    <w:rsid w:val="00171B07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25D4"/>
    <w:rsid w:val="00263BEF"/>
    <w:rsid w:val="002711AE"/>
    <w:rsid w:val="00273761"/>
    <w:rsid w:val="00277706"/>
    <w:rsid w:val="00283EE6"/>
    <w:rsid w:val="00285B81"/>
    <w:rsid w:val="00294C24"/>
    <w:rsid w:val="002970C4"/>
    <w:rsid w:val="002A1C78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2DB"/>
    <w:rsid w:val="0035043A"/>
    <w:rsid w:val="00367250"/>
    <w:rsid w:val="00370866"/>
    <w:rsid w:val="0037231D"/>
    <w:rsid w:val="003B36FC"/>
    <w:rsid w:val="003C0B6A"/>
    <w:rsid w:val="003C123B"/>
    <w:rsid w:val="003C2250"/>
    <w:rsid w:val="003C485B"/>
    <w:rsid w:val="003D1272"/>
    <w:rsid w:val="003E4CFC"/>
    <w:rsid w:val="003E5C55"/>
    <w:rsid w:val="003F0DE7"/>
    <w:rsid w:val="003F4213"/>
    <w:rsid w:val="003F4DE6"/>
    <w:rsid w:val="00406373"/>
    <w:rsid w:val="00407406"/>
    <w:rsid w:val="00431C6C"/>
    <w:rsid w:val="0043532D"/>
    <w:rsid w:val="00445049"/>
    <w:rsid w:val="004527D6"/>
    <w:rsid w:val="00455EB9"/>
    <w:rsid w:val="00470316"/>
    <w:rsid w:val="004720C5"/>
    <w:rsid w:val="0047643E"/>
    <w:rsid w:val="004801D0"/>
    <w:rsid w:val="00481723"/>
    <w:rsid w:val="00486269"/>
    <w:rsid w:val="004A0508"/>
    <w:rsid w:val="004B065E"/>
    <w:rsid w:val="004C63F8"/>
    <w:rsid w:val="004D3185"/>
    <w:rsid w:val="004D6B75"/>
    <w:rsid w:val="004F7C1C"/>
    <w:rsid w:val="0051745B"/>
    <w:rsid w:val="005236D5"/>
    <w:rsid w:val="005255EB"/>
    <w:rsid w:val="0053018C"/>
    <w:rsid w:val="005316C0"/>
    <w:rsid w:val="00537622"/>
    <w:rsid w:val="005608A6"/>
    <w:rsid w:val="005724B4"/>
    <w:rsid w:val="005753D9"/>
    <w:rsid w:val="005765C5"/>
    <w:rsid w:val="0058372D"/>
    <w:rsid w:val="0058399F"/>
    <w:rsid w:val="005A5518"/>
    <w:rsid w:val="005A785E"/>
    <w:rsid w:val="005B253B"/>
    <w:rsid w:val="005B3910"/>
    <w:rsid w:val="005B4793"/>
    <w:rsid w:val="005C3AB3"/>
    <w:rsid w:val="005C4C41"/>
    <w:rsid w:val="005C71B5"/>
    <w:rsid w:val="005C7A91"/>
    <w:rsid w:val="005C7E8F"/>
    <w:rsid w:val="005D7E01"/>
    <w:rsid w:val="005E1267"/>
    <w:rsid w:val="005E4BDB"/>
    <w:rsid w:val="005F1763"/>
    <w:rsid w:val="005F18A6"/>
    <w:rsid w:val="005F638A"/>
    <w:rsid w:val="005F751D"/>
    <w:rsid w:val="00601BDA"/>
    <w:rsid w:val="00607061"/>
    <w:rsid w:val="006110C9"/>
    <w:rsid w:val="0061133D"/>
    <w:rsid w:val="00612663"/>
    <w:rsid w:val="006163B7"/>
    <w:rsid w:val="006260AF"/>
    <w:rsid w:val="006315C1"/>
    <w:rsid w:val="006470EC"/>
    <w:rsid w:val="0065152F"/>
    <w:rsid w:val="00662D8F"/>
    <w:rsid w:val="0066332D"/>
    <w:rsid w:val="00670A28"/>
    <w:rsid w:val="00670D1D"/>
    <w:rsid w:val="006776D7"/>
    <w:rsid w:val="006B23EB"/>
    <w:rsid w:val="006D3E51"/>
    <w:rsid w:val="006D59F7"/>
    <w:rsid w:val="006D5A4C"/>
    <w:rsid w:val="006D66EE"/>
    <w:rsid w:val="006E377F"/>
    <w:rsid w:val="006F44F5"/>
    <w:rsid w:val="006F758E"/>
    <w:rsid w:val="007033C0"/>
    <w:rsid w:val="007345D8"/>
    <w:rsid w:val="00741DF3"/>
    <w:rsid w:val="00743912"/>
    <w:rsid w:val="00751E9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03C7B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72E60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87FCC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42E9D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9E1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2B17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20AE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01FB"/>
    <w:rsid w:val="00D579F3"/>
    <w:rsid w:val="00D67007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2BAF"/>
    <w:rsid w:val="00DE435E"/>
    <w:rsid w:val="00DF116B"/>
    <w:rsid w:val="00DF3D50"/>
    <w:rsid w:val="00E029F3"/>
    <w:rsid w:val="00E02C2C"/>
    <w:rsid w:val="00E0340C"/>
    <w:rsid w:val="00E207FC"/>
    <w:rsid w:val="00E3300C"/>
    <w:rsid w:val="00E43C3D"/>
    <w:rsid w:val="00E550C0"/>
    <w:rsid w:val="00E61921"/>
    <w:rsid w:val="00E676C3"/>
    <w:rsid w:val="00E749F2"/>
    <w:rsid w:val="00E92EAE"/>
    <w:rsid w:val="00E932C8"/>
    <w:rsid w:val="00E95B73"/>
    <w:rsid w:val="00E95D92"/>
    <w:rsid w:val="00E9600A"/>
    <w:rsid w:val="00E963EE"/>
    <w:rsid w:val="00EA64D3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05FA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13C0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D318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76520F2-FB30-4925-92D1-6C801E9D4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8207B1-7898-43C7-AFA7-AA4B13A6E988}">
  <ds:schemaRefs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64b5e79a-161e-4f4f-95e3-8c5cd0f50b65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80C819A-6B67-428A-8445-6D69F45B6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A140D9-56B1-40F8-96BC-2B62B441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1800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</cp:revision>
  <cp:lastPrinted>2026-04-13T12:51:00Z</cp:lastPrinted>
  <dcterms:created xsi:type="dcterms:W3CDTF">2026-04-07T08:03:00Z</dcterms:created>
  <dcterms:modified xsi:type="dcterms:W3CDTF">2026-04-13T12:51:00Z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